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0160177C"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proofErr w:type="spellStart"/>
      <w:r w:rsidRPr="00B06CC2">
        <w:rPr>
          <w:rFonts w:ascii="Arial" w:hAnsi="Arial" w:cs="Arial"/>
          <w:b/>
          <w:bCs/>
          <w:sz w:val="24"/>
          <w:szCs w:val="24"/>
        </w:rPr>
        <w:t>3GPP</w:t>
      </w:r>
      <w:proofErr w:type="spellEnd"/>
      <w:r w:rsidRPr="00B06CC2">
        <w:rPr>
          <w:rFonts w:ascii="Arial" w:hAnsi="Arial" w:cs="Arial"/>
          <w:b/>
          <w:bCs/>
          <w:sz w:val="24"/>
          <w:szCs w:val="24"/>
        </w:rPr>
        <w:t xml:space="preserve"> TSG RAN </w:t>
      </w:r>
      <w:proofErr w:type="spellStart"/>
      <w:r w:rsidRPr="00B06CC2">
        <w:rPr>
          <w:rFonts w:ascii="Arial" w:hAnsi="Arial" w:cs="Arial"/>
          <w:b/>
          <w:bCs/>
          <w:sz w:val="24"/>
          <w:szCs w:val="24"/>
        </w:rPr>
        <w:t>WG1</w:t>
      </w:r>
      <w:proofErr w:type="spellEnd"/>
      <w:r w:rsidRPr="00B06CC2">
        <w:rPr>
          <w:rFonts w:ascii="Arial" w:hAnsi="Arial" w:cs="Arial"/>
          <w:b/>
          <w:bCs/>
          <w:sz w:val="24"/>
          <w:szCs w:val="24"/>
        </w:rPr>
        <w:t xml:space="preserve"> #1</w:t>
      </w:r>
      <w:r>
        <w:rPr>
          <w:rFonts w:ascii="Arial" w:hAnsi="Arial" w:cs="Arial"/>
          <w:b/>
          <w:bCs/>
          <w:sz w:val="24"/>
          <w:szCs w:val="24"/>
        </w:rPr>
        <w:t>1</w:t>
      </w:r>
      <w:r w:rsidR="005D3B9C">
        <w:rPr>
          <w:rFonts w:ascii="Arial" w:hAnsi="Arial" w:cs="Arial"/>
          <w:b/>
          <w:bCs/>
          <w:sz w:val="24"/>
          <w:szCs w:val="24"/>
        </w:rPr>
        <w:t>6</w:t>
      </w:r>
      <w:r w:rsidR="00D469F1">
        <w:rPr>
          <w:rFonts w:ascii="Arial" w:hAnsi="Arial" w:cs="Arial"/>
          <w:b/>
          <w:bCs/>
          <w:sz w:val="24"/>
          <w:szCs w:val="24"/>
        </w:rPr>
        <w:t>-</w:t>
      </w:r>
      <w:r w:rsidR="00B9416B">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proofErr w:type="spellStart"/>
      <w:r w:rsidRPr="00B06CC2">
        <w:rPr>
          <w:rFonts w:ascii="Arial" w:hAnsi="Arial"/>
          <w:b/>
          <w:sz w:val="24"/>
          <w:szCs w:val="24"/>
        </w:rPr>
        <w:t>R1</w:t>
      </w:r>
      <w:proofErr w:type="spellEnd"/>
      <w:r w:rsidRPr="00B06CC2">
        <w:rPr>
          <w:rFonts w:ascii="Arial" w:hAnsi="Arial"/>
          <w:b/>
          <w:sz w:val="24"/>
          <w:szCs w:val="24"/>
        </w:rPr>
        <w:t>-2</w:t>
      </w:r>
      <w:r w:rsidR="005D3B9C">
        <w:rPr>
          <w:rFonts w:ascii="Arial" w:hAnsi="Arial"/>
          <w:b/>
          <w:sz w:val="24"/>
          <w:szCs w:val="24"/>
        </w:rPr>
        <w:t>40</w:t>
      </w:r>
      <w:r w:rsidR="00AB19AF">
        <w:rPr>
          <w:rFonts w:ascii="Arial" w:hAnsi="Arial"/>
          <w:b/>
          <w:sz w:val="24"/>
          <w:szCs w:val="24"/>
        </w:rPr>
        <w:t>2224</w:t>
      </w:r>
    </w:p>
    <w:p w14:paraId="32F340E5" w14:textId="3102A906" w:rsidR="005864F8" w:rsidRPr="007D2DD9" w:rsidRDefault="004A5078" w:rsidP="002F2196">
      <w:pPr>
        <w:pStyle w:val="CRCoverPage"/>
        <w:outlineLvl w:val="0"/>
        <w:rPr>
          <w:b/>
          <w:noProof/>
          <w:sz w:val="24"/>
        </w:rPr>
      </w:pPr>
      <w:r>
        <w:rPr>
          <w:rFonts w:eastAsia="MS Mincho" w:cs="Arial"/>
          <w:b/>
          <w:bCs/>
          <w:sz w:val="24"/>
          <w:szCs w:val="24"/>
          <w:lang w:eastAsia="ja-JP"/>
        </w:rPr>
        <w:t>Changsha</w:t>
      </w:r>
      <w:r w:rsidR="002F2196" w:rsidRPr="00122BBB">
        <w:rPr>
          <w:rFonts w:eastAsia="MS Mincho" w:cs="Arial"/>
          <w:b/>
          <w:bCs/>
          <w:sz w:val="24"/>
          <w:szCs w:val="24"/>
          <w:lang w:eastAsia="ja-JP"/>
        </w:rPr>
        <w:t>,</w:t>
      </w:r>
      <w:r w:rsidR="002712E9">
        <w:rPr>
          <w:rFonts w:eastAsia="MS Mincho" w:cs="Arial"/>
          <w:b/>
          <w:bCs/>
          <w:sz w:val="24"/>
          <w:szCs w:val="24"/>
          <w:lang w:eastAsia="ja-JP"/>
        </w:rPr>
        <w:t xml:space="preserve"> Hunan Province,</w:t>
      </w:r>
      <w:r w:rsidR="002F2196" w:rsidRPr="00122BBB">
        <w:rPr>
          <w:rFonts w:eastAsia="MS Mincho" w:cs="Arial"/>
          <w:b/>
          <w:bCs/>
          <w:sz w:val="24"/>
          <w:szCs w:val="24"/>
          <w:lang w:eastAsia="ja-JP"/>
        </w:rPr>
        <w:t xml:space="preserve"> </w:t>
      </w:r>
      <w:r>
        <w:rPr>
          <w:rFonts w:eastAsia="MS Mincho" w:cs="Arial"/>
          <w:b/>
          <w:bCs/>
          <w:sz w:val="24"/>
          <w:szCs w:val="24"/>
          <w:lang w:eastAsia="ja-JP"/>
        </w:rPr>
        <w:t>China</w:t>
      </w:r>
      <w:r w:rsidR="002F2196" w:rsidRPr="00122BBB">
        <w:rPr>
          <w:rFonts w:eastAsia="MS Mincho" w:cs="Arial"/>
          <w:b/>
          <w:bCs/>
          <w:sz w:val="24"/>
          <w:szCs w:val="24"/>
          <w:lang w:eastAsia="ja-JP"/>
        </w:rPr>
        <w:t xml:space="preserve">, </w:t>
      </w:r>
      <w:r>
        <w:rPr>
          <w:rFonts w:eastAsia="MS Mincho" w:cs="Arial"/>
          <w:b/>
          <w:bCs/>
          <w:sz w:val="24"/>
          <w:szCs w:val="24"/>
          <w:lang w:eastAsia="ja-JP"/>
        </w:rPr>
        <w:t>April 15</w:t>
      </w:r>
      <w:r w:rsidR="002F2196" w:rsidRPr="0009793D">
        <w:rPr>
          <w:rFonts w:eastAsia="MS Mincho" w:cs="Arial"/>
          <w:b/>
          <w:bCs/>
          <w:sz w:val="24"/>
          <w:szCs w:val="24"/>
          <w:vertAlign w:val="superscript"/>
          <w:lang w:eastAsia="ja-JP"/>
        </w:rPr>
        <w:t>th</w:t>
      </w:r>
      <w:r w:rsidR="002F2196">
        <w:rPr>
          <w:rFonts w:eastAsia="MS Mincho" w:cs="Arial"/>
          <w:b/>
          <w:bCs/>
          <w:sz w:val="24"/>
          <w:szCs w:val="24"/>
          <w:lang w:eastAsia="ja-JP"/>
        </w:rPr>
        <w:t xml:space="preserve"> –</w:t>
      </w:r>
      <w:r w:rsidR="00CE0F2F">
        <w:rPr>
          <w:rFonts w:eastAsia="MS Mincho" w:cs="Arial"/>
          <w:b/>
          <w:bCs/>
          <w:sz w:val="24"/>
          <w:szCs w:val="24"/>
          <w:lang w:eastAsia="ja-JP"/>
        </w:rPr>
        <w:t xml:space="preserve"> 1</w:t>
      </w:r>
      <w:r>
        <w:rPr>
          <w:rFonts w:eastAsia="MS Mincho" w:cs="Arial"/>
          <w:b/>
          <w:bCs/>
          <w:sz w:val="24"/>
          <w:szCs w:val="24"/>
          <w:lang w:eastAsia="ja-JP"/>
        </w:rPr>
        <w:t>9</w:t>
      </w:r>
      <w:r w:rsidR="00CE0F2F" w:rsidRPr="00CE0F2F">
        <w:rPr>
          <w:rFonts w:eastAsia="MS Mincho" w:cs="Arial"/>
          <w:b/>
          <w:bCs/>
          <w:sz w:val="24"/>
          <w:szCs w:val="24"/>
          <w:vertAlign w:val="superscript"/>
          <w:lang w:eastAsia="ja-JP"/>
        </w:rPr>
        <w:t>t</w:t>
      </w:r>
      <w:r>
        <w:rPr>
          <w:rFonts w:eastAsia="MS Mincho" w:cs="Arial"/>
          <w:b/>
          <w:bCs/>
          <w:sz w:val="24"/>
          <w:szCs w:val="24"/>
          <w:vertAlign w:val="superscript"/>
          <w:lang w:eastAsia="ja-JP"/>
        </w:rPr>
        <w:t>h</w:t>
      </w:r>
      <w:r w:rsidR="002F2196">
        <w:rPr>
          <w:rFonts w:cs="Arial"/>
          <w:b/>
          <w:bCs/>
          <w:sz w:val="24"/>
          <w:szCs w:val="24"/>
          <w:lang w:val="en-US"/>
        </w:rPr>
        <w:t>,</w:t>
      </w:r>
      <w:r w:rsidR="003D1C2B">
        <w:rPr>
          <w:rFonts w:cs="Arial"/>
          <w:b/>
          <w:bCs/>
          <w:sz w:val="24"/>
          <w:szCs w:val="24"/>
          <w:lang w:val="en-US"/>
        </w:rPr>
        <w:t xml:space="preserve"> </w:t>
      </w:r>
      <w:r w:rsidR="005864F8" w:rsidRPr="007D2DD9">
        <w:rPr>
          <w:rFonts w:cs="Arial"/>
          <w:b/>
          <w:sz w:val="24"/>
          <w:szCs w:val="24"/>
          <w:lang w:val="en-US"/>
        </w:rPr>
        <w:t>202</w:t>
      </w:r>
      <w:r w:rsidR="00CE0F2F">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1A638E" w:rsidR="005864F8" w:rsidRDefault="005D3B9C" w:rsidP="009A14A1">
            <w:pPr>
              <w:pStyle w:val="CRCoverPage"/>
              <w:spacing w:after="0"/>
              <w:jc w:val="center"/>
              <w:rPr>
                <w:noProof/>
              </w:rPr>
            </w:pPr>
            <w:r w:rsidRPr="00B572ED">
              <w:rPr>
                <w:rFonts w:eastAsiaTheme="minorEastAsia"/>
                <w:b/>
                <w:noProof/>
                <w:color w:val="FF0000"/>
                <w:sz w:val="32"/>
                <w:lang w:eastAsia="zh-CN"/>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55B380A" w:rsidR="005864F8" w:rsidRPr="00410371" w:rsidRDefault="005864F8" w:rsidP="00CA239E">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35301D"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D82329">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09C056A" w:rsidR="005864F8" w:rsidRDefault="003C6C84" w:rsidP="00023D85">
            <w:pPr>
              <w:pStyle w:val="CRCoverPage"/>
              <w:spacing w:after="0"/>
              <w:ind w:left="100"/>
              <w:rPr>
                <w:noProof/>
              </w:rPr>
            </w:pPr>
            <w:r w:rsidRPr="003C6C84">
              <w:t xml:space="preserve">Draft CR on correction on </w:t>
            </w:r>
            <w:proofErr w:type="spellStart"/>
            <w:r w:rsidRPr="003C6C84">
              <w:t>PRACH</w:t>
            </w:r>
            <w:proofErr w:type="spellEnd"/>
            <w:r w:rsidRPr="003C6C84">
              <w:t xml:space="preserve"> repetitions with less than N symbols gap</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F3E26F3" w:rsidR="005864F8" w:rsidRDefault="005021B7" w:rsidP="009A14A1">
            <w:pPr>
              <w:pStyle w:val="CRCoverPage"/>
              <w:spacing w:after="0"/>
              <w:ind w:left="100"/>
              <w:rPr>
                <w:noProof/>
              </w:rPr>
            </w:pPr>
            <w:r>
              <w:rPr>
                <w:noProof/>
              </w:rPr>
              <w:t>vivo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3AC74E" w:rsidR="005864F8" w:rsidRDefault="00AD1F05"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460466E" w:rsidR="005864F8" w:rsidRDefault="00EA6FA7" w:rsidP="009A14A1">
            <w:pPr>
              <w:pStyle w:val="CRCoverPage"/>
              <w:spacing w:after="0"/>
              <w:ind w:left="100"/>
              <w:rPr>
                <w:noProof/>
              </w:rPr>
            </w:pPr>
            <w:proofErr w:type="spellStart"/>
            <w:r>
              <w:t>NR</w:t>
            </w:r>
            <w:r w:rsidR="00454933" w:rsidRPr="009277B2">
              <w:t>_cov</w:t>
            </w:r>
            <w:r>
              <w:t>_enh2</w:t>
            </w:r>
            <w:proofErr w:type="spellEnd"/>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D55C47E" w:rsidR="005864F8" w:rsidRDefault="005864F8" w:rsidP="009A14A1">
            <w:pPr>
              <w:pStyle w:val="CRCoverPage"/>
              <w:spacing w:after="0"/>
              <w:ind w:left="100"/>
              <w:rPr>
                <w:noProof/>
              </w:rPr>
            </w:pPr>
            <w:r w:rsidRPr="005F7DE3">
              <w:t>202</w:t>
            </w:r>
            <w:r w:rsidR="005D3B9C">
              <w:t>4</w:t>
            </w:r>
            <w:r w:rsidRPr="005F7DE3">
              <w:t>-</w:t>
            </w:r>
            <w:r w:rsidR="005D3B9C">
              <w:t>0</w:t>
            </w:r>
            <w:r w:rsidR="00A549B7">
              <w:t>4</w:t>
            </w:r>
            <w:r w:rsidRPr="005F7DE3">
              <w:t>-</w:t>
            </w:r>
            <w:r w:rsidR="00305481">
              <w:t>0</w:t>
            </w:r>
            <w:r w:rsidR="00967D44">
              <w:t>3</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proofErr w:type="spellStart"/>
            <w:r w:rsidRPr="005F7DE3">
              <w:t>Rel</w:t>
            </w:r>
            <w:proofErr w:type="spellEnd"/>
            <w:r w:rsidRPr="005F7DE3">
              <w:t>-1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450068F" w:rsidR="005864F8" w:rsidRDefault="00D469F1" w:rsidP="00D469F1">
            <w:pPr>
              <w:pStyle w:val="CRCoverPage"/>
              <w:spacing w:after="0"/>
              <w:ind w:left="100"/>
              <w:rPr>
                <w:lang w:eastAsia="zh-CN"/>
              </w:rPr>
            </w:pPr>
            <w:r>
              <w:rPr>
                <w:rFonts w:hint="eastAsia"/>
                <w:lang w:eastAsia="zh-CN"/>
              </w:rPr>
              <w:t>I</w:t>
            </w:r>
            <w:r>
              <w:rPr>
                <w:lang w:eastAsia="zh-CN"/>
              </w:rPr>
              <w:t xml:space="preserve">n current </w:t>
            </w:r>
            <w:r>
              <w:rPr>
                <w:rFonts w:hint="eastAsia"/>
                <w:lang w:eastAsia="zh-CN"/>
              </w:rPr>
              <w:t>spec</w:t>
            </w:r>
            <w:r w:rsidR="002560E4">
              <w:rPr>
                <w:lang w:eastAsia="zh-CN"/>
              </w:rPr>
              <w:t>ification</w:t>
            </w:r>
            <w:r>
              <w:rPr>
                <w:lang w:eastAsia="zh-CN"/>
              </w:rPr>
              <w:t xml:space="preserve">, the UE capability name for indicating </w:t>
            </w:r>
            <w:r w:rsidRPr="00D469F1">
              <w:rPr>
                <w:lang w:eastAsia="zh-CN"/>
              </w:rPr>
              <w:t xml:space="preserve">whether the UE supports transmitting two </w:t>
            </w:r>
            <w:proofErr w:type="spellStart"/>
            <w:r w:rsidRPr="00D469F1">
              <w:rPr>
                <w:lang w:eastAsia="zh-CN"/>
              </w:rPr>
              <w:t>PRACH</w:t>
            </w:r>
            <w:proofErr w:type="spellEnd"/>
            <w:r w:rsidRPr="00D469F1">
              <w:rPr>
                <w:lang w:eastAsia="zh-CN"/>
              </w:rPr>
              <w:t xml:space="preserve"> repetitions when a gap between the last symbol of a </w:t>
            </w:r>
            <w:proofErr w:type="spellStart"/>
            <w:r w:rsidRPr="00D469F1">
              <w:rPr>
                <w:lang w:eastAsia="zh-CN"/>
              </w:rPr>
              <w:t>PRACH</w:t>
            </w:r>
            <w:proofErr w:type="spellEnd"/>
            <w:r w:rsidRPr="00D469F1">
              <w:rPr>
                <w:lang w:eastAsia="zh-CN"/>
              </w:rPr>
              <w:t xml:space="preserve"> repetition in the first slot and the first symbol of a </w:t>
            </w:r>
            <w:proofErr w:type="spellStart"/>
            <w:r w:rsidRPr="00D469F1">
              <w:rPr>
                <w:lang w:eastAsia="zh-CN"/>
              </w:rPr>
              <w:t>PRACH</w:t>
            </w:r>
            <w:proofErr w:type="spellEnd"/>
            <w:r w:rsidRPr="00D469F1">
              <w:rPr>
                <w:lang w:eastAsia="zh-CN"/>
              </w:rPr>
              <w:t xml:space="preserve"> repetition in the second slot is less than N symbols</w:t>
            </w:r>
            <w:r>
              <w:rPr>
                <w:lang w:eastAsia="zh-CN"/>
              </w:rPr>
              <w:t xml:space="preserve"> is not updated. And </w:t>
            </w:r>
            <w:proofErr w:type="spellStart"/>
            <w:r>
              <w:rPr>
                <w:lang w:eastAsia="zh-CN"/>
              </w:rPr>
              <w:t>RAN2</w:t>
            </w:r>
            <w:proofErr w:type="spellEnd"/>
            <w:r>
              <w:rPr>
                <w:lang w:eastAsia="zh-CN"/>
              </w:rPr>
              <w:t xml:space="preserve"> has already agreed the definition of a UE capability </w:t>
            </w:r>
            <w:proofErr w:type="spellStart"/>
            <w:r w:rsidRPr="00D469F1">
              <w:rPr>
                <w:i/>
                <w:iCs/>
                <w:lang w:eastAsia="zh-CN"/>
              </w:rPr>
              <w:t>prach</w:t>
            </w:r>
            <w:proofErr w:type="spellEnd"/>
            <w:r w:rsidRPr="00D469F1">
              <w:rPr>
                <w:i/>
                <w:iCs/>
                <w:lang w:eastAsia="zh-CN"/>
              </w:rPr>
              <w:t>-Repetition</w:t>
            </w:r>
            <w:r>
              <w:rPr>
                <w:i/>
                <w:iCs/>
                <w:lang w:eastAsia="zh-CN"/>
              </w:rPr>
              <w:t xml:space="preserve"> </w:t>
            </w:r>
            <w:r w:rsidR="006D7F52" w:rsidRPr="006D7F52">
              <w:rPr>
                <w:lang w:eastAsia="zh-CN"/>
              </w:rPr>
              <w:t xml:space="preserve">in </w:t>
            </w:r>
            <w:proofErr w:type="spellStart"/>
            <w:r w:rsidR="006D7F52" w:rsidRPr="006D7F52">
              <w:rPr>
                <w:szCs w:val="18"/>
              </w:rPr>
              <w:t>R2</w:t>
            </w:r>
            <w:proofErr w:type="spellEnd"/>
            <w:r w:rsidR="006D7F52" w:rsidRPr="006D7F52">
              <w:rPr>
                <w:szCs w:val="18"/>
              </w:rPr>
              <w:t>-2401690</w:t>
            </w:r>
            <w:r w:rsidR="006D7F52">
              <w:rPr>
                <w:i/>
                <w:iCs/>
                <w:lang w:eastAsia="zh-CN"/>
              </w:rPr>
              <w:t xml:space="preserve"> </w:t>
            </w:r>
            <w:r w:rsidRPr="00D469F1">
              <w:rPr>
                <w:lang w:eastAsia="zh-CN"/>
              </w:rPr>
              <w:t>for this purpose.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14AB7B4" w:rsidR="0044466C" w:rsidRPr="008C04A2" w:rsidRDefault="00F31F3D" w:rsidP="008C04A2">
            <w:pPr>
              <w:pStyle w:val="CRCoverPage"/>
              <w:spacing w:after="0"/>
              <w:rPr>
                <w:rFonts w:cs="Arial"/>
                <w:noProof/>
                <w:sz w:val="22"/>
              </w:rPr>
            </w:pPr>
            <w:r>
              <w:rPr>
                <w:rFonts w:cs="Arial"/>
                <w:noProof/>
                <w:sz w:val="22"/>
              </w:rPr>
              <w:t xml:space="preserve">  </w:t>
            </w:r>
            <w:r w:rsidR="006D7F52">
              <w:rPr>
                <w:szCs w:val="18"/>
              </w:rPr>
              <w:t>Replace “</w:t>
            </w:r>
            <w:r w:rsidR="006D7F52" w:rsidRPr="00191910">
              <w:rPr>
                <w:i/>
                <w:iCs/>
              </w:rPr>
              <w:t>capability-XYZ</w:t>
            </w:r>
            <w:r w:rsidR="006D7F52">
              <w:rPr>
                <w:szCs w:val="18"/>
              </w:rPr>
              <w:t>” with “</w:t>
            </w:r>
            <w:proofErr w:type="spellStart"/>
            <w:r w:rsidR="006D7F52" w:rsidRPr="00D469F1">
              <w:rPr>
                <w:i/>
                <w:iCs/>
                <w:lang w:eastAsia="zh-CN"/>
              </w:rPr>
              <w:t>prach</w:t>
            </w:r>
            <w:proofErr w:type="spellEnd"/>
            <w:r w:rsidR="006D7F52" w:rsidRPr="00D469F1">
              <w:rPr>
                <w:i/>
                <w:iCs/>
                <w:lang w:eastAsia="zh-CN"/>
              </w:rPr>
              <w:t>-Repetition</w:t>
            </w:r>
            <w:r w:rsidR="006D7F52">
              <w:rPr>
                <w:szCs w:val="18"/>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F77E7F1" w:rsidR="005864F8" w:rsidRDefault="005B0EA3" w:rsidP="009A14A1">
            <w:pPr>
              <w:pStyle w:val="CRCoverPage"/>
              <w:spacing w:after="0"/>
              <w:ind w:left="100"/>
              <w:rPr>
                <w:noProof/>
              </w:rPr>
            </w:pPr>
            <w:r>
              <w:rPr>
                <w:noProof/>
              </w:rPr>
              <w:t xml:space="preserve">UE capability name </w:t>
            </w:r>
            <w:r>
              <w:rPr>
                <w:lang w:eastAsia="zh-CN"/>
              </w:rPr>
              <w:t>is</w:t>
            </w:r>
            <w:r>
              <w:rPr>
                <w:noProof/>
              </w:rPr>
              <w:t xml:space="preserve"> incorrect in RAN1 </w:t>
            </w:r>
            <w:r w:rsidR="002560E4">
              <w:rPr>
                <w:rFonts w:hint="eastAsia"/>
                <w:lang w:eastAsia="zh-CN"/>
              </w:rPr>
              <w:t>spec</w:t>
            </w:r>
            <w:r w:rsidR="002560E4">
              <w:rPr>
                <w:lang w:eastAsia="zh-CN"/>
              </w:rPr>
              <w:t>ification</w:t>
            </w:r>
            <w:r>
              <w:rPr>
                <w:noProof/>
              </w:rPr>
              <w:t xml:space="preserve"> for indicating </w:t>
            </w:r>
            <w:r w:rsidRPr="00D469F1">
              <w:rPr>
                <w:lang w:eastAsia="zh-CN"/>
              </w:rPr>
              <w:t xml:space="preserve">whether the UE supports transmitting two </w:t>
            </w:r>
            <w:proofErr w:type="spellStart"/>
            <w:r w:rsidRPr="00D469F1">
              <w:rPr>
                <w:lang w:eastAsia="zh-CN"/>
              </w:rPr>
              <w:t>PRACH</w:t>
            </w:r>
            <w:proofErr w:type="spellEnd"/>
            <w:r w:rsidRPr="00D469F1">
              <w:rPr>
                <w:lang w:eastAsia="zh-CN"/>
              </w:rPr>
              <w:t xml:space="preserve"> repetitions when a gap between the last symbol of a </w:t>
            </w:r>
            <w:proofErr w:type="spellStart"/>
            <w:r w:rsidRPr="00D469F1">
              <w:rPr>
                <w:lang w:eastAsia="zh-CN"/>
              </w:rPr>
              <w:t>PRACH</w:t>
            </w:r>
            <w:proofErr w:type="spellEnd"/>
            <w:r w:rsidRPr="00D469F1">
              <w:rPr>
                <w:lang w:eastAsia="zh-CN"/>
              </w:rPr>
              <w:t xml:space="preserve"> repetition in the first slot and the first symbol of a </w:t>
            </w:r>
            <w:proofErr w:type="spellStart"/>
            <w:r w:rsidRPr="00D469F1">
              <w:rPr>
                <w:lang w:eastAsia="zh-CN"/>
              </w:rPr>
              <w:t>PRACH</w:t>
            </w:r>
            <w:proofErr w:type="spellEnd"/>
            <w:r w:rsidRPr="00D469F1">
              <w:rPr>
                <w:lang w:eastAsia="zh-CN"/>
              </w:rPr>
              <w:t xml:space="preserve"> repetition in the second slot is less than N symbols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002B968" w:rsidR="005864F8" w:rsidRDefault="00DD4285" w:rsidP="009A14A1">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63FCD">
          <w:headerReference w:type="even" r:id="rId15"/>
          <w:footnotePr>
            <w:numRestart w:val="eachSect"/>
          </w:footnotePr>
          <w:pgSz w:w="11907" w:h="16840" w:code="9"/>
          <w:pgMar w:top="1418" w:right="1134" w:bottom="1134" w:left="1134" w:header="680" w:footer="567" w:gutter="0"/>
          <w:cols w:space="720"/>
        </w:sectPr>
      </w:pPr>
    </w:p>
    <w:p w14:paraId="4E242550" w14:textId="77777777" w:rsidR="00B048CE" w:rsidRPr="00B916EC" w:rsidRDefault="00B048CE" w:rsidP="00B048CE">
      <w:pPr>
        <w:pStyle w:val="2"/>
        <w:ind w:left="850" w:hanging="850"/>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146214407"/>
      <w:r w:rsidRPr="00B916EC">
        <w:lastRenderedPageBreak/>
        <w:t>8</w:t>
      </w:r>
      <w:r w:rsidRPr="00B916EC">
        <w:rPr>
          <w:rFonts w:hint="eastAsia"/>
        </w:rPr>
        <w:t>.1</w:t>
      </w:r>
      <w:r>
        <w:rPr>
          <w:rFonts w:hint="eastAsia"/>
        </w:rPr>
        <w:tab/>
      </w:r>
      <w:r w:rsidRPr="00B916EC">
        <w:t>Random access preamble</w:t>
      </w:r>
      <w:bookmarkEnd w:id="10"/>
      <w:bookmarkEnd w:id="11"/>
      <w:bookmarkEnd w:id="12"/>
      <w:bookmarkEnd w:id="13"/>
      <w:bookmarkEnd w:id="14"/>
      <w:bookmarkEnd w:id="15"/>
      <w:bookmarkEnd w:id="16"/>
      <w:bookmarkEnd w:id="17"/>
      <w:bookmarkEnd w:id="18"/>
      <w:bookmarkEnd w:id="19"/>
      <w:bookmarkEnd w:id="20"/>
    </w:p>
    <w:p w14:paraId="4A971CE6" w14:textId="77777777" w:rsidR="007815BA" w:rsidRPr="00C27879" w:rsidRDefault="007815BA" w:rsidP="00C27879">
      <w:pPr>
        <w:jc w:val="center"/>
        <w:rPr>
          <w:color w:val="FF0000"/>
          <w:lang w:eastAsia="zh-CN"/>
        </w:rPr>
      </w:pPr>
      <w:r w:rsidRPr="00C27879">
        <w:rPr>
          <w:color w:val="FF0000"/>
          <w:lang w:eastAsia="zh-CN"/>
        </w:rPr>
        <w:t xml:space="preserve">*** </w:t>
      </w:r>
      <w:r w:rsidRPr="00C27879">
        <w:rPr>
          <w:color w:val="FF0000"/>
        </w:rPr>
        <w:t>Unchanged parts are omitted</w:t>
      </w:r>
      <w:r w:rsidRPr="00C27879">
        <w:rPr>
          <w:color w:val="FF0000"/>
          <w:lang w:eastAsia="zh-CN"/>
        </w:rPr>
        <w:t xml:space="preserve"> ***</w:t>
      </w:r>
    </w:p>
    <w:p w14:paraId="501B2803" w14:textId="77777777" w:rsidR="00D82329" w:rsidRPr="00D82329" w:rsidRDefault="00D82329" w:rsidP="00D82329">
      <w:pPr>
        <w:rPr>
          <w:lang w:val="en-US"/>
        </w:rPr>
      </w:pPr>
      <w:r w:rsidRPr="00D82329">
        <w:rPr>
          <w:lang w:val="en-US"/>
        </w:rPr>
        <w:t xml:space="preserve">For single cell operation or for operation with </w:t>
      </w:r>
      <w:r w:rsidRPr="00D82329">
        <w:t xml:space="preserve">contiguous </w:t>
      </w:r>
      <w:r w:rsidRPr="00D82329">
        <w:rPr>
          <w:lang w:val="en-US"/>
        </w:rPr>
        <w:t xml:space="preserve">carrier aggregation in a same frequency band </w:t>
      </w:r>
      <w:r w:rsidRPr="00D82329">
        <w:t xml:space="preserve">or for operation with non-contiguous carrier aggregation in a same frequency band if the UE is not provided with </w:t>
      </w:r>
      <w:proofErr w:type="spellStart"/>
      <w:r w:rsidRPr="00D82329">
        <w:rPr>
          <w:i/>
        </w:rPr>
        <w:t>intraBandNC-PRACH-simulTx-r17</w:t>
      </w:r>
      <w:proofErr w:type="spellEnd"/>
      <w:r w:rsidRPr="00D82329">
        <w:rPr>
          <w:lang w:val="en-US"/>
        </w:rPr>
        <w:t xml:space="preserve">, a UE </w:t>
      </w:r>
    </w:p>
    <w:p w14:paraId="3CDAEA5C" w14:textId="77777777" w:rsidR="00D82329" w:rsidRPr="00D82329" w:rsidRDefault="00D82329" w:rsidP="00D82329">
      <w:pPr>
        <w:pStyle w:val="B1"/>
      </w:pPr>
      <w:r w:rsidRPr="00D82329">
        <w:rPr>
          <w:lang w:val="en-US"/>
        </w:rPr>
        <w:t>-</w:t>
      </w:r>
      <w:r w:rsidRPr="00D82329">
        <w:rPr>
          <w:lang w:val="en-US"/>
        </w:rPr>
        <w:tab/>
        <w:t xml:space="preserve">does not transmit </w:t>
      </w:r>
      <w:proofErr w:type="spellStart"/>
      <w:r w:rsidRPr="00D82329">
        <w:rPr>
          <w:lang w:val="en-US"/>
        </w:rPr>
        <w:t>PRACH</w:t>
      </w:r>
      <w:proofErr w:type="spellEnd"/>
      <w:r w:rsidRPr="00D82329">
        <w:rPr>
          <w:lang w:val="en-US"/>
        </w:rPr>
        <w:t xml:space="preserve"> and </w:t>
      </w:r>
      <w:proofErr w:type="spellStart"/>
      <w:r w:rsidRPr="00D82329">
        <w:t>PUSCH</w:t>
      </w:r>
      <w:proofErr w:type="spellEnd"/>
      <w:r w:rsidRPr="00D82329">
        <w:t>/</w:t>
      </w:r>
      <w:proofErr w:type="spellStart"/>
      <w:r w:rsidRPr="00D82329">
        <w:t>PUCCH</w:t>
      </w:r>
      <w:proofErr w:type="spellEnd"/>
      <w:r w:rsidRPr="00D82329">
        <w:t xml:space="preserve">/SRS in a same slot with respect to the smallest </w:t>
      </w:r>
      <w:proofErr w:type="spellStart"/>
      <w:r w:rsidRPr="00D82329">
        <w:t>SCS</w:t>
      </w:r>
      <w:proofErr w:type="spellEnd"/>
      <w:r w:rsidRPr="00D82329">
        <w:t xml:space="preserve"> configuration between the </w:t>
      </w:r>
      <w:proofErr w:type="spellStart"/>
      <w:r w:rsidRPr="00D82329">
        <w:t>SCS</w:t>
      </w:r>
      <w:proofErr w:type="spellEnd"/>
      <w:r w:rsidRPr="00D82329">
        <w:t xml:space="preserve"> configuration for the UL BWP with the </w:t>
      </w:r>
      <w:proofErr w:type="spellStart"/>
      <w:r w:rsidRPr="00D82329">
        <w:t>PRACH</w:t>
      </w:r>
      <w:proofErr w:type="spellEnd"/>
      <w:r w:rsidRPr="00D82329">
        <w:t xml:space="preserve"> and </w:t>
      </w:r>
      <w:r w:rsidRPr="00D82329">
        <w:rPr>
          <w:rFonts w:hint="eastAsia"/>
          <w:lang w:eastAsia="zh-CN"/>
        </w:rPr>
        <w:t>the</w:t>
      </w:r>
      <w:r w:rsidRPr="00D82329">
        <w:t xml:space="preserve"> </w:t>
      </w:r>
      <w:proofErr w:type="spellStart"/>
      <w:r w:rsidRPr="00D82329">
        <w:t>SCS</w:t>
      </w:r>
      <w:proofErr w:type="spellEnd"/>
      <w:r w:rsidRPr="00D82329">
        <w:t xml:space="preserve"> configuration for the </w:t>
      </w:r>
      <w:r w:rsidRPr="00D82329">
        <w:rPr>
          <w:rFonts w:hint="eastAsia"/>
          <w:lang w:eastAsia="zh-CN"/>
        </w:rPr>
        <w:t>UL</w:t>
      </w:r>
      <w:r w:rsidRPr="00D82329">
        <w:t xml:space="preserve"> </w:t>
      </w:r>
      <w:r w:rsidRPr="00D82329">
        <w:rPr>
          <w:rFonts w:hint="eastAsia"/>
          <w:lang w:eastAsia="zh-CN"/>
        </w:rPr>
        <w:t>BWP</w:t>
      </w:r>
      <w:r w:rsidRPr="00D82329">
        <w:t xml:space="preserve"> with the </w:t>
      </w:r>
      <w:proofErr w:type="spellStart"/>
      <w:r w:rsidRPr="00D82329">
        <w:t>PUSCH</w:t>
      </w:r>
      <w:proofErr w:type="spellEnd"/>
      <w:r w:rsidRPr="00D82329">
        <w:t>/</w:t>
      </w:r>
      <w:proofErr w:type="spellStart"/>
      <w:r w:rsidRPr="00D82329">
        <w:t>PUCCH</w:t>
      </w:r>
      <w:proofErr w:type="spellEnd"/>
      <w:r w:rsidRPr="00D82329">
        <w:t>/SRS transmissions</w:t>
      </w:r>
    </w:p>
    <w:p w14:paraId="355D9B26" w14:textId="77777777" w:rsidR="00D82329" w:rsidRPr="00D82329" w:rsidRDefault="00D82329" w:rsidP="00D82329">
      <w:pPr>
        <w:pStyle w:val="B1"/>
      </w:pPr>
      <w:r w:rsidRPr="00D82329">
        <w:rPr>
          <w:lang w:val="en-US"/>
        </w:rPr>
        <w:t>-</w:t>
      </w:r>
      <w:r w:rsidRPr="00D82329">
        <w:rPr>
          <w:lang w:val="en-US"/>
        </w:rPr>
        <w:tab/>
        <w:t xml:space="preserve">does not transmit </w:t>
      </w:r>
      <w:proofErr w:type="spellStart"/>
      <w:r w:rsidRPr="00D82329">
        <w:rPr>
          <w:lang w:val="en-US"/>
        </w:rPr>
        <w:t>PRACH</w:t>
      </w:r>
      <w:proofErr w:type="spellEnd"/>
      <w:r w:rsidRPr="00D82329">
        <w:rPr>
          <w:lang w:val="en-US"/>
        </w:rPr>
        <w:t xml:space="preserve"> and </w:t>
      </w:r>
      <w:proofErr w:type="spellStart"/>
      <w:r w:rsidRPr="00D82329">
        <w:t>PUSCH</w:t>
      </w:r>
      <w:proofErr w:type="spellEnd"/>
      <w:r w:rsidRPr="00D82329">
        <w:t>/</w:t>
      </w:r>
      <w:proofErr w:type="spellStart"/>
      <w:r w:rsidRPr="00D82329">
        <w:t>PUCCH</w:t>
      </w:r>
      <w:proofErr w:type="spellEnd"/>
      <w:r w:rsidRPr="00D82329">
        <w:t xml:space="preserve">/SRS when a first or last symbol of a </w:t>
      </w:r>
      <w:proofErr w:type="spellStart"/>
      <w:r w:rsidRPr="00D82329">
        <w:t>PRACH</w:t>
      </w:r>
      <w:proofErr w:type="spellEnd"/>
      <w:r w:rsidRPr="00D82329">
        <w:t xml:space="preserve"> transmission in a first slot is separated by less than </w:t>
      </w:r>
      <m:oMath>
        <m:r>
          <w:rPr>
            <w:rFonts w:ascii="Cambria Math" w:hAnsi="Cambria Math"/>
            <w:lang w:eastAsia="zh-CN"/>
          </w:rPr>
          <m:t>N</m:t>
        </m:r>
      </m:oMath>
      <w:r w:rsidRPr="00D82329">
        <w:t xml:space="preserve"> symbols from the last or first symbol, respectively, of a PUSCH/PUCCH/SRS transmission in a second slot; </w:t>
      </w:r>
      <w:r w:rsidRPr="00D82329">
        <w:rPr>
          <w:lang w:val="en-US"/>
        </w:rPr>
        <w:t xml:space="preserve">for a </w:t>
      </w:r>
      <w:proofErr w:type="spellStart"/>
      <w:r w:rsidRPr="00D82329">
        <w:rPr>
          <w:lang w:val="en-US"/>
        </w:rPr>
        <w:t>PRACH</w:t>
      </w:r>
      <w:proofErr w:type="spellEnd"/>
      <w:r w:rsidRPr="00D82329">
        <w:rPr>
          <w:lang w:val="en-US"/>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D82329">
        <w:rPr>
          <w:lang w:val="en-US"/>
        </w:rPr>
        <w:t xml:space="preserve"> preamble repetitions, this applies to each preamble repetition</w:t>
      </w:r>
    </w:p>
    <w:p w14:paraId="6315BE78" w14:textId="7A2C32AA" w:rsidR="00D82329" w:rsidRPr="00D82329" w:rsidRDefault="00D82329" w:rsidP="00D82329">
      <w:pPr>
        <w:pStyle w:val="B1"/>
      </w:pPr>
      <w:r w:rsidRPr="00D82329">
        <w:t>-</w:t>
      </w:r>
      <w:r w:rsidRPr="00D82329">
        <w:tab/>
        <w:t xml:space="preserve">for a </w:t>
      </w:r>
      <w:proofErr w:type="spellStart"/>
      <w:r w:rsidRPr="00D82329">
        <w:t>PRACH</w:t>
      </w:r>
      <w:proofErr w:type="spellEnd"/>
      <w:r w:rsidRPr="00D82329">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82329">
        <w:t xml:space="preserve"> preamble repetitions, if the UE does not indicate</w:t>
      </w:r>
      <w:r w:rsidR="00191910">
        <w:t xml:space="preserve"> </w:t>
      </w:r>
      <w:proofErr w:type="spellStart"/>
      <w:r w:rsidR="00555F86" w:rsidRPr="00D82329">
        <w:rPr>
          <w:i/>
          <w:iCs/>
          <w:color w:val="FF0000"/>
        </w:rPr>
        <w:t>prach</w:t>
      </w:r>
      <w:proofErr w:type="spellEnd"/>
      <w:r w:rsidR="00555F86" w:rsidRPr="00D82329">
        <w:rPr>
          <w:i/>
          <w:iCs/>
          <w:color w:val="FF0000"/>
        </w:rPr>
        <w:t>-Repetition</w:t>
      </w:r>
      <w:r w:rsidR="00A8670D">
        <w:rPr>
          <w:i/>
          <w:iCs/>
          <w:color w:val="FF0000"/>
        </w:rPr>
        <w:t xml:space="preserve"> </w:t>
      </w:r>
      <w:r w:rsidR="00191910" w:rsidRPr="00A8670D">
        <w:rPr>
          <w:i/>
          <w:iCs/>
          <w:strike/>
          <w:color w:val="FF0000"/>
        </w:rPr>
        <w:t>capability-XYZ</w:t>
      </w:r>
      <w:r w:rsidRPr="00D82329">
        <w:t xml:space="preserve">, </w:t>
      </w:r>
      <w:r w:rsidRPr="00D82329">
        <w:rPr>
          <w:lang w:eastAsia="zh-CN"/>
        </w:rPr>
        <w:t>the UE does</w:t>
      </w:r>
      <w:r w:rsidRPr="00D82329">
        <w:rPr>
          <w:rFonts w:hint="eastAsia"/>
          <w:lang w:eastAsia="zh-CN"/>
        </w:rPr>
        <w:t xml:space="preserve"> </w:t>
      </w:r>
      <w:r w:rsidRPr="00D82329">
        <w:t xml:space="preserve">not transmit a first repetition of the </w:t>
      </w:r>
      <w:proofErr w:type="spellStart"/>
      <w:r w:rsidRPr="00D82329">
        <w:t>PRACH</w:t>
      </w:r>
      <w:proofErr w:type="spellEnd"/>
      <w:r w:rsidRPr="00D82329">
        <w:t xml:space="preserve"> and a second repetition of the </w:t>
      </w:r>
      <w:proofErr w:type="spellStart"/>
      <w:r w:rsidRPr="00D82329">
        <w:t>PRACH</w:t>
      </w:r>
      <w:proofErr w:type="spellEnd"/>
      <w:r w:rsidRPr="00D82329">
        <w:t xml:space="preserve"> when a first or last symbol of the first repetition of the </w:t>
      </w:r>
      <w:proofErr w:type="spellStart"/>
      <w:r w:rsidRPr="00D82329">
        <w:t>PRACH</w:t>
      </w:r>
      <w:proofErr w:type="spellEnd"/>
      <w:r w:rsidRPr="00D82329">
        <w:t xml:space="preserve"> in a first slot is separated by less than </w:t>
      </w:r>
      <m:oMath>
        <m:r>
          <w:rPr>
            <w:rFonts w:ascii="Cambria Math" w:hAnsi="Cambria Math"/>
            <w:lang w:eastAsia="zh-CN"/>
          </w:rPr>
          <m:t>N</m:t>
        </m:r>
      </m:oMath>
      <w:r w:rsidRPr="00D82329">
        <w:t xml:space="preserve"> symbols from the last or first symbol, respectively, of the seco</w:t>
      </w:r>
      <w:proofErr w:type="spellStart"/>
      <w:r w:rsidRPr="00D82329">
        <w:t>nd</w:t>
      </w:r>
      <w:proofErr w:type="spellEnd"/>
      <w:r w:rsidRPr="00D82329">
        <w:t xml:space="preserve"> repetition of the </w:t>
      </w:r>
      <w:proofErr w:type="spellStart"/>
      <w:r w:rsidRPr="00D82329">
        <w:t>PRACH</w:t>
      </w:r>
      <w:proofErr w:type="spellEnd"/>
      <w:r w:rsidRPr="00D82329">
        <w:t xml:space="preserve"> in a second slot; otherwise, the UE transmits the first repetition of the </w:t>
      </w:r>
      <w:proofErr w:type="spellStart"/>
      <w:r w:rsidRPr="00D82329">
        <w:t>PRACH</w:t>
      </w:r>
      <w:proofErr w:type="spellEnd"/>
      <w:r w:rsidRPr="00D82329">
        <w:t xml:space="preserve"> and the second repetition of the </w:t>
      </w:r>
      <w:proofErr w:type="spellStart"/>
      <w:r w:rsidRPr="00D82329">
        <w:t>PRACH</w:t>
      </w:r>
      <w:proofErr w:type="spellEnd"/>
    </w:p>
    <w:p w14:paraId="6C09F0A1" w14:textId="11192334" w:rsidR="00866F59" w:rsidRDefault="00D82329" w:rsidP="00866F59">
      <w:r w:rsidRPr="00D82329">
        <w:t xml:space="preserve">where </w:t>
      </w:r>
      <m:oMath>
        <m:r>
          <w:rPr>
            <w:rFonts w:ascii="Cambria Math" w:hAnsi="Cambria Math"/>
            <w:lang w:eastAsia="zh-CN"/>
          </w:rPr>
          <m:t>N=2</m:t>
        </m:r>
      </m:oMath>
      <w:r w:rsidRPr="00D82329">
        <w:t xml:space="preserve"> for </w:t>
      </w:r>
      <m:oMath>
        <m:r>
          <w:rPr>
            <w:rFonts w:ascii="Cambria Math" w:hAnsi="Cambria Math"/>
            <w:lang w:eastAsia="zh-CN"/>
          </w:rPr>
          <m:t>μ=0</m:t>
        </m:r>
      </m:oMath>
      <w:r w:rsidRPr="00D82329">
        <w:t xml:space="preserve"> or </w:t>
      </w:r>
      <m:oMath>
        <m:r>
          <w:rPr>
            <w:rFonts w:ascii="Cambria Math" w:hAnsi="Cambria Math"/>
            <w:lang w:eastAsia="zh-CN"/>
          </w:rPr>
          <m:t>μ=</m:t>
        </m:r>
      </m:oMath>
      <w:r w:rsidRPr="00D82329">
        <w:rPr>
          <w:lang w:eastAsia="zh-CN"/>
        </w:rPr>
        <w:t>1</w:t>
      </w:r>
      <w:r w:rsidRPr="00D82329">
        <w:t xml:space="preserve">, </w:t>
      </w:r>
      <m:oMath>
        <m:r>
          <w:rPr>
            <w:rFonts w:ascii="Cambria Math" w:hAnsi="Cambria Math"/>
            <w:lang w:eastAsia="zh-CN"/>
          </w:rPr>
          <m:t>N=4</m:t>
        </m:r>
      </m:oMath>
      <w:r w:rsidRPr="00D82329">
        <w:t xml:space="preserve"> for </w:t>
      </w:r>
      <m:oMath>
        <m:r>
          <w:rPr>
            <w:rFonts w:ascii="Cambria Math" w:hAnsi="Cambria Math"/>
            <w:lang w:eastAsia="zh-CN"/>
          </w:rPr>
          <m:t>μ=2</m:t>
        </m:r>
      </m:oMath>
      <w:r w:rsidRPr="00D82329">
        <w:t xml:space="preserve"> or </w:t>
      </w:r>
      <m:oMath>
        <m:r>
          <w:rPr>
            <w:rFonts w:ascii="Cambria Math" w:hAnsi="Cambria Math"/>
            <w:lang w:eastAsia="zh-CN"/>
          </w:rPr>
          <m:t>μ=3</m:t>
        </m:r>
      </m:oMath>
      <w:r w:rsidRPr="00D82329">
        <w:t xml:space="preserve">, </w:t>
      </w:r>
      <m:oMath>
        <m:r>
          <w:rPr>
            <w:rFonts w:ascii="Cambria Math" w:hAnsi="Cambria Math"/>
            <w:lang w:eastAsia="zh-CN"/>
          </w:rPr>
          <m:t>N=16</m:t>
        </m:r>
      </m:oMath>
      <w:r w:rsidRPr="00D82329">
        <w:t xml:space="preserve"> for </w:t>
      </w:r>
      <m:oMath>
        <m:r>
          <w:rPr>
            <w:rFonts w:ascii="Cambria Math" w:hAnsi="Cambria Math"/>
            <w:lang w:eastAsia="zh-CN"/>
          </w:rPr>
          <m:t>μ=5</m:t>
        </m:r>
      </m:oMath>
      <w:r w:rsidRPr="00D82329">
        <w:rPr>
          <w:lang w:eastAsia="zh-CN"/>
        </w:rPr>
        <w:t xml:space="preserve">, </w:t>
      </w:r>
      <m:oMath>
        <m:r>
          <w:rPr>
            <w:rFonts w:ascii="Cambria Math" w:hAnsi="Cambria Math"/>
            <w:lang w:eastAsia="zh-CN"/>
          </w:rPr>
          <m:t>N=32</m:t>
        </m:r>
      </m:oMath>
      <w:r w:rsidRPr="00D82329">
        <w:t xml:space="preserve"> for </w:t>
      </w:r>
      <m:oMath>
        <m:r>
          <w:rPr>
            <w:rFonts w:ascii="Cambria Math" w:hAnsi="Cambria Math"/>
            <w:lang w:eastAsia="zh-CN"/>
          </w:rPr>
          <m:t>μ=6</m:t>
        </m:r>
      </m:oMath>
      <w:r w:rsidRPr="00D82329">
        <w:rPr>
          <w:lang w:eastAsia="zh-CN"/>
        </w:rPr>
        <w:t xml:space="preserve">, </w:t>
      </w:r>
      <w:r w:rsidRPr="00D82329">
        <w:t xml:space="preserve">and </w:t>
      </w:r>
      <m:oMath>
        <m:r>
          <w:rPr>
            <w:rFonts w:ascii="Cambria Math" w:hAnsi="Cambria Math"/>
            <w:lang w:eastAsia="zh-CN"/>
          </w:rPr>
          <m:t>μ</m:t>
        </m:r>
      </m:oMath>
      <w:r w:rsidRPr="00D82329">
        <w:t xml:space="preserve"> is the smallest SCS configuration between the </w:t>
      </w:r>
      <w:proofErr w:type="spellStart"/>
      <w:r w:rsidRPr="00D82329">
        <w:t>SCS</w:t>
      </w:r>
      <w:proofErr w:type="spellEnd"/>
      <w:r w:rsidRPr="00D82329">
        <w:t xml:space="preserve"> configuration for the UL BWP with the </w:t>
      </w:r>
      <w:proofErr w:type="spellStart"/>
      <w:r w:rsidRPr="00D82329">
        <w:t>PRACH</w:t>
      </w:r>
      <w:proofErr w:type="spellEnd"/>
      <w:r w:rsidRPr="00D82329">
        <w:t xml:space="preserve"> and the </w:t>
      </w:r>
      <w:proofErr w:type="spellStart"/>
      <w:r w:rsidRPr="00D82329">
        <w:t>SCS</w:t>
      </w:r>
      <w:proofErr w:type="spellEnd"/>
      <w:r w:rsidRPr="00D82329">
        <w:t xml:space="preserve"> configuration for the UL BWP with the </w:t>
      </w:r>
      <w:proofErr w:type="spellStart"/>
      <w:r w:rsidRPr="00D82329">
        <w:t>PUSCH</w:t>
      </w:r>
      <w:proofErr w:type="spellEnd"/>
      <w:r w:rsidRPr="00D82329">
        <w:t>/</w:t>
      </w:r>
      <w:proofErr w:type="spellStart"/>
      <w:r w:rsidRPr="00D82329">
        <w:t>PUCCH</w:t>
      </w:r>
      <w:proofErr w:type="spellEnd"/>
      <w:r w:rsidRPr="00D82329">
        <w:t xml:space="preserve">/SRS transmissions. For a </w:t>
      </w:r>
      <w:proofErr w:type="spellStart"/>
      <w:r w:rsidRPr="00D82329">
        <w:t>PUSCH</w:t>
      </w:r>
      <w:proofErr w:type="spellEnd"/>
      <w:r w:rsidRPr="00D82329">
        <w:t xml:space="preserve"> transmission with repetition Type B, this</w:t>
      </w:r>
      <w:r w:rsidRPr="00D82329">
        <w:rPr>
          <w:lang w:val="en-US" w:eastAsia="zh-CN"/>
        </w:rPr>
        <w:t xml:space="preserve"> applies to each actual repetition for </w:t>
      </w:r>
      <w:proofErr w:type="spellStart"/>
      <w:r w:rsidRPr="00D82329">
        <w:rPr>
          <w:lang w:val="en-US" w:eastAsia="zh-CN"/>
        </w:rPr>
        <w:t>PUSCH</w:t>
      </w:r>
      <w:proofErr w:type="spellEnd"/>
      <w:r w:rsidRPr="00D82329">
        <w:rPr>
          <w:lang w:val="en-US" w:eastAsia="zh-CN"/>
        </w:rPr>
        <w:t xml:space="preserve"> transmission [6, TS 38.214].</w:t>
      </w:r>
    </w:p>
    <w:p w14:paraId="0260D68A" w14:textId="0C68464E" w:rsidR="00D16817" w:rsidRPr="00C27879" w:rsidRDefault="00866F59" w:rsidP="00C27879">
      <w:pPr>
        <w:jc w:val="center"/>
        <w:rPr>
          <w:color w:val="FF0000"/>
          <w:lang w:eastAsia="zh-CN"/>
        </w:rPr>
      </w:pPr>
      <w:r w:rsidRPr="00C27879">
        <w:rPr>
          <w:color w:val="FF0000"/>
          <w:lang w:eastAsia="zh-CN"/>
        </w:rPr>
        <w:t>*** Unchanged parts are omitted ***</w:t>
      </w:r>
    </w:p>
    <w:sectPr w:rsidR="00D16817" w:rsidRPr="00C27879" w:rsidSect="00A63FC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A68C" w14:textId="77777777" w:rsidR="000649F3" w:rsidRDefault="000649F3">
      <w:r>
        <w:separator/>
      </w:r>
    </w:p>
  </w:endnote>
  <w:endnote w:type="continuationSeparator" w:id="0">
    <w:p w14:paraId="78C1473B" w14:textId="77777777" w:rsidR="000649F3" w:rsidRDefault="0006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5A3FC" w14:textId="77777777" w:rsidR="000649F3" w:rsidRDefault="000649F3">
      <w:r>
        <w:separator/>
      </w:r>
    </w:p>
  </w:footnote>
  <w:footnote w:type="continuationSeparator" w:id="0">
    <w:p w14:paraId="370BE067" w14:textId="77777777" w:rsidR="000649F3" w:rsidRDefault="0006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1"/>
  </w:num>
  <w:num w:numId="3">
    <w:abstractNumId w:val="28"/>
  </w:num>
  <w:num w:numId="4">
    <w:abstractNumId w:val="25"/>
  </w:num>
  <w:num w:numId="5">
    <w:abstractNumId w:val="3"/>
  </w:num>
  <w:num w:numId="6">
    <w:abstractNumId w:val="38"/>
  </w:num>
  <w:num w:numId="7">
    <w:abstractNumId w:val="20"/>
  </w:num>
  <w:num w:numId="8">
    <w:abstractNumId w:val="33"/>
  </w:num>
  <w:num w:numId="9">
    <w:abstractNumId w:val="26"/>
  </w:num>
  <w:num w:numId="10">
    <w:abstractNumId w:val="12"/>
  </w:num>
  <w:num w:numId="11">
    <w:abstractNumId w:val="1"/>
  </w:num>
  <w:num w:numId="12">
    <w:abstractNumId w:val="2"/>
  </w:num>
  <w:num w:numId="13">
    <w:abstractNumId w:val="37"/>
  </w:num>
  <w:num w:numId="14">
    <w:abstractNumId w:val="0"/>
  </w:num>
  <w:num w:numId="15">
    <w:abstractNumId w:val="29"/>
  </w:num>
  <w:num w:numId="16">
    <w:abstractNumId w:val="30"/>
  </w:num>
  <w:num w:numId="17">
    <w:abstractNumId w:val="40"/>
  </w:num>
  <w:num w:numId="18">
    <w:abstractNumId w:val="13"/>
  </w:num>
  <w:num w:numId="19">
    <w:abstractNumId w:val="24"/>
  </w:num>
  <w:num w:numId="20">
    <w:abstractNumId w:val="18"/>
  </w:num>
  <w:num w:numId="21">
    <w:abstractNumId w:val="16"/>
  </w:num>
  <w:num w:numId="22">
    <w:abstractNumId w:val="11"/>
  </w:num>
  <w:num w:numId="23">
    <w:abstractNumId w:val="22"/>
  </w:num>
  <w:num w:numId="24">
    <w:abstractNumId w:val="14"/>
  </w:num>
  <w:num w:numId="25">
    <w:abstractNumId w:val="17"/>
  </w:num>
  <w:num w:numId="26">
    <w:abstractNumId w:val="35"/>
  </w:num>
  <w:num w:numId="27">
    <w:abstractNumId w:val="8"/>
  </w:num>
  <w:num w:numId="28">
    <w:abstractNumId w:val="31"/>
  </w:num>
  <w:num w:numId="29">
    <w:abstractNumId w:val="15"/>
  </w:num>
  <w:num w:numId="30">
    <w:abstractNumId w:val="21"/>
  </w:num>
  <w:num w:numId="31">
    <w:abstractNumId w:val="34"/>
  </w:num>
  <w:num w:numId="32">
    <w:abstractNumId w:val="7"/>
  </w:num>
  <w:num w:numId="33">
    <w:abstractNumId w:val="36"/>
  </w:num>
  <w:num w:numId="34">
    <w:abstractNumId w:val="19"/>
  </w:num>
  <w:num w:numId="35">
    <w:abstractNumId w:val="10"/>
  </w:num>
  <w:num w:numId="36">
    <w:abstractNumId w:val="5"/>
  </w:num>
  <w:num w:numId="37">
    <w:abstractNumId w:val="4"/>
  </w:num>
  <w:num w:numId="38">
    <w:abstractNumId w:val="9"/>
  </w:num>
  <w:num w:numId="39">
    <w:abstractNumId w:val="6"/>
  </w:num>
  <w:num w:numId="40">
    <w:abstractNumId w:val="32"/>
  </w:num>
  <w:num w:numId="41">
    <w:abstractNumId w:val="23"/>
  </w:num>
  <w:num w:numId="42">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49B"/>
    <w:rsid w:val="00006A85"/>
    <w:rsid w:val="00006F36"/>
    <w:rsid w:val="000072DB"/>
    <w:rsid w:val="00011C4A"/>
    <w:rsid w:val="0001223F"/>
    <w:rsid w:val="00014094"/>
    <w:rsid w:val="0001539C"/>
    <w:rsid w:val="00016BD8"/>
    <w:rsid w:val="00022E4A"/>
    <w:rsid w:val="00023C8A"/>
    <w:rsid w:val="00023D85"/>
    <w:rsid w:val="00024FFC"/>
    <w:rsid w:val="0002613F"/>
    <w:rsid w:val="000273D7"/>
    <w:rsid w:val="000276B6"/>
    <w:rsid w:val="00031DCC"/>
    <w:rsid w:val="00031DE1"/>
    <w:rsid w:val="00031F5B"/>
    <w:rsid w:val="0003233C"/>
    <w:rsid w:val="00033CE7"/>
    <w:rsid w:val="00035F32"/>
    <w:rsid w:val="0003707A"/>
    <w:rsid w:val="00040ACA"/>
    <w:rsid w:val="00042CEE"/>
    <w:rsid w:val="00044918"/>
    <w:rsid w:val="000465E0"/>
    <w:rsid w:val="000503DC"/>
    <w:rsid w:val="000525A5"/>
    <w:rsid w:val="000637D3"/>
    <w:rsid w:val="000649F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D7887"/>
    <w:rsid w:val="000E0B86"/>
    <w:rsid w:val="000E1B8A"/>
    <w:rsid w:val="000E324D"/>
    <w:rsid w:val="000E4B91"/>
    <w:rsid w:val="000E5277"/>
    <w:rsid w:val="000E6607"/>
    <w:rsid w:val="000E7FFC"/>
    <w:rsid w:val="000F01DA"/>
    <w:rsid w:val="000F11A2"/>
    <w:rsid w:val="000F37B5"/>
    <w:rsid w:val="000F45B1"/>
    <w:rsid w:val="000F49A2"/>
    <w:rsid w:val="00101F44"/>
    <w:rsid w:val="00103E19"/>
    <w:rsid w:val="00104E1A"/>
    <w:rsid w:val="00111737"/>
    <w:rsid w:val="00117A45"/>
    <w:rsid w:val="00124AA5"/>
    <w:rsid w:val="001260EA"/>
    <w:rsid w:val="001262E0"/>
    <w:rsid w:val="00126A92"/>
    <w:rsid w:val="00126CAE"/>
    <w:rsid w:val="00127638"/>
    <w:rsid w:val="00131EB2"/>
    <w:rsid w:val="00132D65"/>
    <w:rsid w:val="00132F11"/>
    <w:rsid w:val="001365B3"/>
    <w:rsid w:val="001401EE"/>
    <w:rsid w:val="00142121"/>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614D"/>
    <w:rsid w:val="00186C0E"/>
    <w:rsid w:val="00186EF1"/>
    <w:rsid w:val="001902E6"/>
    <w:rsid w:val="00191910"/>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16BA"/>
    <w:rsid w:val="001D240A"/>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46C4F"/>
    <w:rsid w:val="002511E9"/>
    <w:rsid w:val="002517BC"/>
    <w:rsid w:val="00252777"/>
    <w:rsid w:val="002527A6"/>
    <w:rsid w:val="00254980"/>
    <w:rsid w:val="00255209"/>
    <w:rsid w:val="002560E4"/>
    <w:rsid w:val="0025778F"/>
    <w:rsid w:val="00257B91"/>
    <w:rsid w:val="0026004D"/>
    <w:rsid w:val="00261E1D"/>
    <w:rsid w:val="002623C9"/>
    <w:rsid w:val="00262B9D"/>
    <w:rsid w:val="00263276"/>
    <w:rsid w:val="002640DD"/>
    <w:rsid w:val="00265DAE"/>
    <w:rsid w:val="002664DD"/>
    <w:rsid w:val="002712E9"/>
    <w:rsid w:val="0027272D"/>
    <w:rsid w:val="00272976"/>
    <w:rsid w:val="0027459B"/>
    <w:rsid w:val="002755A0"/>
    <w:rsid w:val="00275D12"/>
    <w:rsid w:val="00276E1F"/>
    <w:rsid w:val="00276ECB"/>
    <w:rsid w:val="0028193F"/>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C2DAF"/>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10DD3"/>
    <w:rsid w:val="00312C3E"/>
    <w:rsid w:val="00312F28"/>
    <w:rsid w:val="003238B4"/>
    <w:rsid w:val="00326357"/>
    <w:rsid w:val="0033573D"/>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4788"/>
    <w:rsid w:val="003917D0"/>
    <w:rsid w:val="003932C5"/>
    <w:rsid w:val="00393B58"/>
    <w:rsid w:val="003A1B97"/>
    <w:rsid w:val="003A370F"/>
    <w:rsid w:val="003A6490"/>
    <w:rsid w:val="003B033A"/>
    <w:rsid w:val="003B244A"/>
    <w:rsid w:val="003B2F60"/>
    <w:rsid w:val="003B4469"/>
    <w:rsid w:val="003B4648"/>
    <w:rsid w:val="003B4871"/>
    <w:rsid w:val="003B4E93"/>
    <w:rsid w:val="003B58EB"/>
    <w:rsid w:val="003B62EA"/>
    <w:rsid w:val="003C1EE1"/>
    <w:rsid w:val="003C25D6"/>
    <w:rsid w:val="003C3FB9"/>
    <w:rsid w:val="003C4CB3"/>
    <w:rsid w:val="003C501C"/>
    <w:rsid w:val="003C6C84"/>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2E96"/>
    <w:rsid w:val="0041319A"/>
    <w:rsid w:val="00415BF0"/>
    <w:rsid w:val="00416701"/>
    <w:rsid w:val="0042060F"/>
    <w:rsid w:val="00423800"/>
    <w:rsid w:val="004242F1"/>
    <w:rsid w:val="00424884"/>
    <w:rsid w:val="004260AB"/>
    <w:rsid w:val="0043022E"/>
    <w:rsid w:val="004308D6"/>
    <w:rsid w:val="00441587"/>
    <w:rsid w:val="00442004"/>
    <w:rsid w:val="00444469"/>
    <w:rsid w:val="0044466C"/>
    <w:rsid w:val="00445192"/>
    <w:rsid w:val="00454933"/>
    <w:rsid w:val="00454D9D"/>
    <w:rsid w:val="00456C38"/>
    <w:rsid w:val="00474D74"/>
    <w:rsid w:val="00475413"/>
    <w:rsid w:val="00476BB7"/>
    <w:rsid w:val="00480251"/>
    <w:rsid w:val="00486CF4"/>
    <w:rsid w:val="00487907"/>
    <w:rsid w:val="00490693"/>
    <w:rsid w:val="00490B0C"/>
    <w:rsid w:val="0049282A"/>
    <w:rsid w:val="004930A3"/>
    <w:rsid w:val="00496713"/>
    <w:rsid w:val="00497788"/>
    <w:rsid w:val="004A1894"/>
    <w:rsid w:val="004A368E"/>
    <w:rsid w:val="004A5078"/>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1B7"/>
    <w:rsid w:val="00502724"/>
    <w:rsid w:val="005040AA"/>
    <w:rsid w:val="00505AAD"/>
    <w:rsid w:val="00505DB5"/>
    <w:rsid w:val="00512C0A"/>
    <w:rsid w:val="005131C8"/>
    <w:rsid w:val="0051580D"/>
    <w:rsid w:val="00516AA6"/>
    <w:rsid w:val="00516C0D"/>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55F8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54D0"/>
    <w:rsid w:val="005B0EA3"/>
    <w:rsid w:val="005B2C7E"/>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A3"/>
    <w:rsid w:val="005F062F"/>
    <w:rsid w:val="005F19E1"/>
    <w:rsid w:val="005F2739"/>
    <w:rsid w:val="005F505B"/>
    <w:rsid w:val="005F571F"/>
    <w:rsid w:val="005F73E7"/>
    <w:rsid w:val="006035F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6FB9"/>
    <w:rsid w:val="00647B1B"/>
    <w:rsid w:val="006517D9"/>
    <w:rsid w:val="00652280"/>
    <w:rsid w:val="00655891"/>
    <w:rsid w:val="00660768"/>
    <w:rsid w:val="006636BD"/>
    <w:rsid w:val="00664922"/>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68F8"/>
    <w:rsid w:val="006C72DE"/>
    <w:rsid w:val="006C7BEE"/>
    <w:rsid w:val="006D5035"/>
    <w:rsid w:val="006D7079"/>
    <w:rsid w:val="006D7559"/>
    <w:rsid w:val="006D7F52"/>
    <w:rsid w:val="006E0D10"/>
    <w:rsid w:val="006E21FB"/>
    <w:rsid w:val="006E449B"/>
    <w:rsid w:val="006E6029"/>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2192"/>
    <w:rsid w:val="0076316F"/>
    <w:rsid w:val="00763AA7"/>
    <w:rsid w:val="00767B53"/>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404"/>
    <w:rsid w:val="007B1DBF"/>
    <w:rsid w:val="007B220F"/>
    <w:rsid w:val="007B36D2"/>
    <w:rsid w:val="007B512A"/>
    <w:rsid w:val="007C13DD"/>
    <w:rsid w:val="007C1BEC"/>
    <w:rsid w:val="007C1D1E"/>
    <w:rsid w:val="007C2097"/>
    <w:rsid w:val="007C2984"/>
    <w:rsid w:val="007C4CF1"/>
    <w:rsid w:val="007C733A"/>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288A"/>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42C0"/>
    <w:rsid w:val="008A45A6"/>
    <w:rsid w:val="008A47D2"/>
    <w:rsid w:val="008A532D"/>
    <w:rsid w:val="008A7665"/>
    <w:rsid w:val="008B44E7"/>
    <w:rsid w:val="008C04A2"/>
    <w:rsid w:val="008C0E5E"/>
    <w:rsid w:val="008C12F9"/>
    <w:rsid w:val="008C3914"/>
    <w:rsid w:val="008D10A1"/>
    <w:rsid w:val="008D2166"/>
    <w:rsid w:val="008E03B3"/>
    <w:rsid w:val="008E1C55"/>
    <w:rsid w:val="008E20D8"/>
    <w:rsid w:val="008E2302"/>
    <w:rsid w:val="008E3FB6"/>
    <w:rsid w:val="008E670A"/>
    <w:rsid w:val="008E6AE6"/>
    <w:rsid w:val="008E748F"/>
    <w:rsid w:val="008F3789"/>
    <w:rsid w:val="008F686C"/>
    <w:rsid w:val="008F734B"/>
    <w:rsid w:val="008F7DDC"/>
    <w:rsid w:val="009010A3"/>
    <w:rsid w:val="00906A7A"/>
    <w:rsid w:val="0090736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31F0"/>
    <w:rsid w:val="0093490E"/>
    <w:rsid w:val="00936E51"/>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677E7"/>
    <w:rsid w:val="00967D44"/>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6BF1"/>
    <w:rsid w:val="009A0B9B"/>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49B7"/>
    <w:rsid w:val="00A55A9C"/>
    <w:rsid w:val="00A566F5"/>
    <w:rsid w:val="00A60765"/>
    <w:rsid w:val="00A624FB"/>
    <w:rsid w:val="00A63FCD"/>
    <w:rsid w:val="00A65D99"/>
    <w:rsid w:val="00A66EF7"/>
    <w:rsid w:val="00A67C4F"/>
    <w:rsid w:val="00A67F21"/>
    <w:rsid w:val="00A7532C"/>
    <w:rsid w:val="00A7671C"/>
    <w:rsid w:val="00A77B63"/>
    <w:rsid w:val="00A80AF7"/>
    <w:rsid w:val="00A827EF"/>
    <w:rsid w:val="00A84C15"/>
    <w:rsid w:val="00A86418"/>
    <w:rsid w:val="00A8663B"/>
    <w:rsid w:val="00A8670D"/>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19AF"/>
    <w:rsid w:val="00AB2127"/>
    <w:rsid w:val="00AB2774"/>
    <w:rsid w:val="00AB5A3A"/>
    <w:rsid w:val="00AB7AA7"/>
    <w:rsid w:val="00AC00B8"/>
    <w:rsid w:val="00AC1276"/>
    <w:rsid w:val="00AC1950"/>
    <w:rsid w:val="00AC38A6"/>
    <w:rsid w:val="00AC3F44"/>
    <w:rsid w:val="00AC5045"/>
    <w:rsid w:val="00AC5820"/>
    <w:rsid w:val="00AC6416"/>
    <w:rsid w:val="00AD1BD4"/>
    <w:rsid w:val="00AD1CD8"/>
    <w:rsid w:val="00AD1F05"/>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42755"/>
    <w:rsid w:val="00B43C73"/>
    <w:rsid w:val="00B44260"/>
    <w:rsid w:val="00B5024A"/>
    <w:rsid w:val="00B5042F"/>
    <w:rsid w:val="00B526EC"/>
    <w:rsid w:val="00B52AB5"/>
    <w:rsid w:val="00B55AEC"/>
    <w:rsid w:val="00B572ED"/>
    <w:rsid w:val="00B60ECC"/>
    <w:rsid w:val="00B617A4"/>
    <w:rsid w:val="00B643F2"/>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3BA8"/>
    <w:rsid w:val="00B9416B"/>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EC"/>
    <w:rsid w:val="00BC1B78"/>
    <w:rsid w:val="00BC2AB7"/>
    <w:rsid w:val="00BC5824"/>
    <w:rsid w:val="00BC78BC"/>
    <w:rsid w:val="00BD00B4"/>
    <w:rsid w:val="00BD279D"/>
    <w:rsid w:val="00BD5B2F"/>
    <w:rsid w:val="00BD5E41"/>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27879"/>
    <w:rsid w:val="00C30340"/>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0F2F"/>
    <w:rsid w:val="00CE3837"/>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34244"/>
    <w:rsid w:val="00D36A99"/>
    <w:rsid w:val="00D37593"/>
    <w:rsid w:val="00D4012B"/>
    <w:rsid w:val="00D4063D"/>
    <w:rsid w:val="00D4156F"/>
    <w:rsid w:val="00D41764"/>
    <w:rsid w:val="00D42A56"/>
    <w:rsid w:val="00D4404B"/>
    <w:rsid w:val="00D44222"/>
    <w:rsid w:val="00D4455D"/>
    <w:rsid w:val="00D4587C"/>
    <w:rsid w:val="00D469F1"/>
    <w:rsid w:val="00D50255"/>
    <w:rsid w:val="00D5239F"/>
    <w:rsid w:val="00D572D1"/>
    <w:rsid w:val="00D60BDE"/>
    <w:rsid w:val="00D66520"/>
    <w:rsid w:val="00D71D76"/>
    <w:rsid w:val="00D73497"/>
    <w:rsid w:val="00D82329"/>
    <w:rsid w:val="00D83789"/>
    <w:rsid w:val="00D840E1"/>
    <w:rsid w:val="00D85866"/>
    <w:rsid w:val="00D9251F"/>
    <w:rsid w:val="00DA16B0"/>
    <w:rsid w:val="00DA2EAB"/>
    <w:rsid w:val="00DA2FE8"/>
    <w:rsid w:val="00DA3BF3"/>
    <w:rsid w:val="00DA5E1B"/>
    <w:rsid w:val="00DB2846"/>
    <w:rsid w:val="00DB40D9"/>
    <w:rsid w:val="00DB651A"/>
    <w:rsid w:val="00DC0F55"/>
    <w:rsid w:val="00DC2C68"/>
    <w:rsid w:val="00DC3E46"/>
    <w:rsid w:val="00DC44F4"/>
    <w:rsid w:val="00DC5B0D"/>
    <w:rsid w:val="00DC67D6"/>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5F6C"/>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31D8"/>
    <w:rsid w:val="00EA5DF9"/>
    <w:rsid w:val="00EA604F"/>
    <w:rsid w:val="00EA6FA7"/>
    <w:rsid w:val="00EA77D2"/>
    <w:rsid w:val="00EB09B7"/>
    <w:rsid w:val="00EB199E"/>
    <w:rsid w:val="00EB1F06"/>
    <w:rsid w:val="00EB4F7D"/>
    <w:rsid w:val="00EB5113"/>
    <w:rsid w:val="00EC1684"/>
    <w:rsid w:val="00EC1929"/>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71D4"/>
    <w:rsid w:val="00F300FB"/>
    <w:rsid w:val="00F3031C"/>
    <w:rsid w:val="00F31F3D"/>
    <w:rsid w:val="00F3339F"/>
    <w:rsid w:val="00F337A2"/>
    <w:rsid w:val="00F34BC2"/>
    <w:rsid w:val="00F35B29"/>
    <w:rsid w:val="00F37CFF"/>
    <w:rsid w:val="00F41C15"/>
    <w:rsid w:val="00F42966"/>
    <w:rsid w:val="00F44EBA"/>
    <w:rsid w:val="00F52226"/>
    <w:rsid w:val="00F579C7"/>
    <w:rsid w:val="00F6200C"/>
    <w:rsid w:val="00F62582"/>
    <w:rsid w:val="00F632E8"/>
    <w:rsid w:val="00F6440E"/>
    <w:rsid w:val="00F64EE5"/>
    <w:rsid w:val="00F66EEB"/>
    <w:rsid w:val="00F67534"/>
    <w:rsid w:val="00F67D11"/>
    <w:rsid w:val="00F7053A"/>
    <w:rsid w:val="00F70AF7"/>
    <w:rsid w:val="00F73630"/>
    <w:rsid w:val="00F7447F"/>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279E"/>
    <w:rsid w:val="00FB60AC"/>
    <w:rsid w:val="00FB6386"/>
    <w:rsid w:val="00FC0E56"/>
    <w:rsid w:val="00FC24E5"/>
    <w:rsid w:val="00FC3015"/>
    <w:rsid w:val="00FC430D"/>
    <w:rsid w:val="00FC5B93"/>
    <w:rsid w:val="00FC7CAF"/>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uiPriority w:val="99"/>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a1"/>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D87F4A-EC82-45CC-B8E5-D8E1051FFE7A}">
  <ds:schemaRefs>
    <ds:schemaRef ds:uri="http://schemas.microsoft.com/sharepoint/v3/contenttype/forms"/>
  </ds:schemaRefs>
</ds:datastoreItem>
</file>

<file path=customXml/itemProps2.xml><?xml version="1.0" encoding="utf-8"?>
<ds:datastoreItem xmlns:ds="http://schemas.openxmlformats.org/officeDocument/2006/customXml" ds:itemID="{462A3FB4-C71D-4E53-8176-7EFAEB4426C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customXml/itemProps4.xml><?xml version="1.0" encoding="utf-8"?>
<ds:datastoreItem xmlns:ds="http://schemas.openxmlformats.org/officeDocument/2006/customXml" ds:itemID="{4EDFD2A7-678D-4CFD-A591-17D630F0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2</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Chengrui Wang(vivo)</cp:lastModifiedBy>
  <cp:revision>81</cp:revision>
  <cp:lastPrinted>1900-01-01T08:00:00Z</cp:lastPrinted>
  <dcterms:created xsi:type="dcterms:W3CDTF">2023-11-29T04:25:00Z</dcterms:created>
  <dcterms:modified xsi:type="dcterms:W3CDTF">2024-04-03T06:37:00Z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